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5F45D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5D5F45E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3FC6E2AA" w14:textId="77777777" w:rsidR="00C4703D" w:rsidRPr="00C4703D" w:rsidRDefault="00C4703D" w:rsidP="00C4703D">
      <w:pPr>
        <w:overflowPunct/>
        <w:autoSpaceDE/>
        <w:autoSpaceDN/>
        <w:adjustRightInd/>
        <w:spacing w:before="240" w:after="120" w:line="240" w:lineRule="auto"/>
        <w:textAlignment w:val="auto"/>
        <w:rPr>
          <w:sz w:val="24"/>
          <w:szCs w:val="24"/>
          <w:lang w:eastAsia="en-GB"/>
        </w:rPr>
      </w:pPr>
      <w:r w:rsidRPr="00C4703D">
        <w:rPr>
          <w:rFonts w:ascii="Calibri" w:hAnsi="Calibri" w:cs="Calibri"/>
          <w:b/>
          <w:bCs/>
          <w:smallCaps/>
          <w:color w:val="000000"/>
          <w:szCs w:val="22"/>
          <w:lang w:eastAsia="en-GB"/>
        </w:rPr>
        <w:t>AS PROVIDED BY THE SUPPLIER IN THEIR TENDER SUBMISSION:</w:t>
      </w:r>
    </w:p>
    <w:p w14:paraId="1C3311EF" w14:textId="57FDEF3C" w:rsidR="00C4703D" w:rsidRPr="000C7F3E" w:rsidRDefault="00A757D3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A757D3">
        <w:rPr>
          <w:rFonts w:ascii="Arial" w:eastAsia="Calibri" w:hAnsi="Arial" w:cs="Arial"/>
          <w:sz w:val="24"/>
          <w:szCs w:val="22"/>
        </w:rPr>
        <w:t>REDACTED TEXT under FOIA Section 43 Commercial Interests.</w:t>
      </w:r>
      <w:bookmarkStart w:id="0" w:name="_GoBack"/>
      <w:bookmarkEnd w:id="0"/>
    </w:p>
    <w:sectPr w:rsidR="00C4703D" w:rsidRPr="000C7F3E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123D1" w14:textId="77777777" w:rsidR="00945A14" w:rsidRDefault="00945A14">
      <w:pPr>
        <w:spacing w:after="0" w:line="20" w:lineRule="exact"/>
      </w:pPr>
    </w:p>
  </w:endnote>
  <w:endnote w:type="continuationSeparator" w:id="0">
    <w:p w14:paraId="4DB0DB15" w14:textId="77777777" w:rsidR="00945A14" w:rsidRDefault="00945A14">
      <w:pPr>
        <w:spacing w:after="0" w:line="20" w:lineRule="exact"/>
      </w:pPr>
    </w:p>
  </w:endnote>
  <w:endnote w:type="continuationNotice" w:id="1">
    <w:p w14:paraId="44A71689" w14:textId="77777777" w:rsidR="00945A14" w:rsidRDefault="00945A14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5F469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45D5F46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45D5F46B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5F470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45D5F471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C74BAF">
      <w:rPr>
        <w:rFonts w:ascii="Arial" w:hAnsi="Arial" w:cs="Arial"/>
        <w:sz w:val="20"/>
      </w:rPr>
      <w:t>6141</w:t>
    </w:r>
  </w:p>
  <w:p w14:paraId="45D5F472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45D5F473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AA330" w14:textId="77777777" w:rsidR="00945A14" w:rsidRDefault="00945A14">
      <w:pPr>
        <w:spacing w:after="0" w:line="240" w:lineRule="auto"/>
      </w:pPr>
      <w:r>
        <w:separator/>
      </w:r>
    </w:p>
  </w:footnote>
  <w:footnote w:type="continuationSeparator" w:id="0">
    <w:p w14:paraId="126679C2" w14:textId="77777777" w:rsidR="00945A14" w:rsidRDefault="00945A14">
      <w:pPr>
        <w:spacing w:after="0" w:line="240" w:lineRule="auto"/>
      </w:pPr>
      <w:r>
        <w:continuationSeparator/>
      </w:r>
    </w:p>
  </w:footnote>
  <w:footnote w:type="continuationNotice" w:id="1">
    <w:p w14:paraId="0FC8C8D6" w14:textId="77777777" w:rsidR="00945A14" w:rsidRDefault="00945A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5F466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5D5F474" wp14:editId="45D5F475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4" name="Picture 4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5F467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5D5F468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5F46C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5D5F46D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45D5F46E" w14:textId="7777777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C74BAF">
      <w:rPr>
        <w:rFonts w:ascii="Arial" w:hAnsi="Arial" w:cs="Arial"/>
        <w:sz w:val="20"/>
      </w:rPr>
      <w:t>20</w:t>
    </w:r>
  </w:p>
  <w:p w14:paraId="45D5F46F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C7F3E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45A14"/>
    <w:rsid w:val="00971F8C"/>
    <w:rsid w:val="00A012FF"/>
    <w:rsid w:val="00A757D3"/>
    <w:rsid w:val="00A92386"/>
    <w:rsid w:val="00B75170"/>
    <w:rsid w:val="00BB27EE"/>
    <w:rsid w:val="00BE5289"/>
    <w:rsid w:val="00C4703D"/>
    <w:rsid w:val="00C74BAF"/>
    <w:rsid w:val="00C973D8"/>
    <w:rsid w:val="00CE632A"/>
    <w:rsid w:val="00D43864"/>
    <w:rsid w:val="00DE0170"/>
    <w:rsid w:val="00E007F2"/>
    <w:rsid w:val="00E33ACF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D5F45D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7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37A4D-01FB-4401-BC83-101F5A592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uk-blank-hs.dot</Template>
  <TotalTime>11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Richard Pollentine</cp:lastModifiedBy>
  <cp:revision>6</cp:revision>
  <dcterms:created xsi:type="dcterms:W3CDTF">2018-08-17T10:46:00Z</dcterms:created>
  <dcterms:modified xsi:type="dcterms:W3CDTF">2025-05-02T08:17:00Z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